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6FC54" w14:textId="77777777" w:rsidR="00F72AB4" w:rsidRPr="003E4449" w:rsidRDefault="00F72AB4" w:rsidP="00CC6F83">
      <w:pPr>
        <w:pStyle w:val="berschrift1"/>
        <w:rPr>
          <w:rFonts w:cs="Arial"/>
        </w:rPr>
      </w:pPr>
      <w:r>
        <w:rPr>
          <w:rFonts w:cs="Arial"/>
        </w:rPr>
        <w:t xml:space="preserve">Modell </w:t>
      </w:r>
      <w:r w:rsidR="008F1FB6">
        <w:rPr>
          <w:rFonts w:cs="Arial"/>
        </w:rPr>
        <w:t>1</w:t>
      </w:r>
      <w:r w:rsidRPr="003E4449">
        <w:rPr>
          <w:rFonts w:cs="Arial"/>
        </w:rPr>
        <w:t xml:space="preserve"> – </w:t>
      </w:r>
      <w:r>
        <w:rPr>
          <w:rFonts w:cs="Arial"/>
        </w:rPr>
        <w:t>Funktionsmodell / Solarenergie</w:t>
      </w:r>
    </w:p>
    <w:p w14:paraId="7E6B2CE8" w14:textId="77777777" w:rsidR="00F72AB4" w:rsidRPr="003E4449" w:rsidRDefault="00F72AB4" w:rsidP="00CC6F83">
      <w:pPr>
        <w:pStyle w:val="Autor"/>
        <w:spacing w:after="0"/>
        <w:rPr>
          <w:rFonts w:cs="Arial"/>
        </w:rPr>
      </w:pPr>
      <w:r>
        <w:rPr>
          <w:rFonts w:cs="Arial"/>
        </w:rPr>
        <w:t>Joerg Torkler</w:t>
      </w:r>
    </w:p>
    <w:p w14:paraId="70A6AD00" w14:textId="77777777" w:rsidR="00F72AB4" w:rsidRPr="003E4449" w:rsidRDefault="00F72AB4" w:rsidP="00CC6F83">
      <w:pPr>
        <w:pStyle w:val="berschrift2"/>
        <w:rPr>
          <w:rFonts w:cs="Arial"/>
        </w:rPr>
      </w:pPr>
      <w:r w:rsidRPr="003E4449">
        <w:rPr>
          <w:rFonts w:cs="Arial"/>
        </w:rPr>
        <w:t>Thema</w:t>
      </w:r>
    </w:p>
    <w:p w14:paraId="4547C86B" w14:textId="77777777" w:rsidR="00F72AB4" w:rsidRPr="003E4449" w:rsidRDefault="00F72AB4" w:rsidP="00E968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Wir untersuchen </w:t>
      </w:r>
      <w:r w:rsidRPr="000516C3">
        <w:rPr>
          <w:rFonts w:ascii="Arial" w:hAnsi="Arial" w:cs="Arial"/>
        </w:rPr>
        <w:t>Sonnenenergie</w:t>
      </w:r>
      <w:r>
        <w:rPr>
          <w:rFonts w:ascii="Arial" w:hAnsi="Arial" w:cs="Arial"/>
        </w:rPr>
        <w:t>/</w:t>
      </w:r>
      <w:r w:rsidRPr="001051FA">
        <w:rPr>
          <w:rFonts w:ascii="Arial" w:hAnsi="Arial" w:cs="Arial"/>
        </w:rPr>
        <w:t xml:space="preserve">Solarenergie </w:t>
      </w:r>
      <w:r>
        <w:rPr>
          <w:rFonts w:ascii="Arial" w:hAnsi="Arial" w:cs="Arial"/>
        </w:rPr>
        <w:t xml:space="preserve">anhand eines Funktionsmodells zu Photovoltaik und lernen </w:t>
      </w:r>
      <w:r w:rsidR="00330940">
        <w:rPr>
          <w:rFonts w:ascii="Arial" w:hAnsi="Arial" w:cs="Arial"/>
        </w:rPr>
        <w:t xml:space="preserve">forschend </w:t>
      </w:r>
      <w:r>
        <w:rPr>
          <w:rFonts w:ascii="Arial" w:hAnsi="Arial" w:cs="Arial"/>
        </w:rPr>
        <w:t xml:space="preserve">eine alternative Energieform für die </w:t>
      </w:r>
      <w:r w:rsidRPr="000C580C">
        <w:rPr>
          <w:rFonts w:ascii="Arial" w:hAnsi="Arial" w:cs="Arial"/>
        </w:rPr>
        <w:t>Energiegewinnung</w:t>
      </w:r>
      <w:r>
        <w:rPr>
          <w:rFonts w:ascii="Arial" w:hAnsi="Arial" w:cs="Arial"/>
        </w:rPr>
        <w:t xml:space="preserve"> im Kontext erneuerbarer Energien kennen.</w:t>
      </w:r>
    </w:p>
    <w:p w14:paraId="6DE08E9B" w14:textId="77777777" w:rsidR="00F72AB4" w:rsidRPr="003E4449" w:rsidRDefault="00F72AB4" w:rsidP="00CC6F83">
      <w:pPr>
        <w:pStyle w:val="berschrift2"/>
        <w:rPr>
          <w:rFonts w:cs="Arial"/>
        </w:rPr>
      </w:pPr>
      <w:r w:rsidRPr="003E4449">
        <w:rPr>
          <w:rFonts w:cs="Arial"/>
        </w:rPr>
        <w:t>Lernziel</w:t>
      </w:r>
    </w:p>
    <w:p w14:paraId="5ACBB310" w14:textId="77777777" w:rsidR="00F72AB4" w:rsidRDefault="00880045" w:rsidP="00394AB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 xml:space="preserve">Energiegewinnung </w:t>
      </w:r>
      <w:r w:rsidR="00330940">
        <w:rPr>
          <w:rFonts w:ascii="Arial" w:hAnsi="Arial" w:cs="Arial"/>
        </w:rPr>
        <w:t xml:space="preserve">aus </w:t>
      </w:r>
      <w:r w:rsidR="00F72AB4">
        <w:rPr>
          <w:rFonts w:ascii="Arial" w:hAnsi="Arial" w:cs="Arial"/>
        </w:rPr>
        <w:t>erneuerbare</w:t>
      </w:r>
      <w:r w:rsidR="00330940">
        <w:rPr>
          <w:rFonts w:ascii="Arial" w:hAnsi="Arial" w:cs="Arial"/>
        </w:rPr>
        <w:t>n</w:t>
      </w:r>
      <w:r w:rsidR="00F72AB4">
        <w:rPr>
          <w:rFonts w:ascii="Arial" w:hAnsi="Arial" w:cs="Arial"/>
        </w:rPr>
        <w:t xml:space="preserve"> Energien. Von </w:t>
      </w:r>
      <w:r w:rsidR="00F72AB4" w:rsidRPr="001051FA">
        <w:rPr>
          <w:rFonts w:ascii="Arial" w:hAnsi="Arial" w:cs="Arial"/>
        </w:rPr>
        <w:t xml:space="preserve">Strahlungsenergie </w:t>
      </w:r>
      <w:r w:rsidR="00F72AB4">
        <w:rPr>
          <w:rFonts w:ascii="Arial" w:hAnsi="Arial" w:cs="Arial"/>
        </w:rPr>
        <w:t>(Sonnenenergie) zu elektrischer Energie</w:t>
      </w:r>
      <w:r w:rsidR="00330940">
        <w:rPr>
          <w:rFonts w:ascii="Arial" w:hAnsi="Arial" w:cs="Arial"/>
        </w:rPr>
        <w:t xml:space="preserve"> (Strom)</w:t>
      </w:r>
      <w:r w:rsidR="00F72AB4">
        <w:rPr>
          <w:rFonts w:ascii="Arial" w:hAnsi="Arial" w:cs="Arial"/>
        </w:rPr>
        <w:t>.</w:t>
      </w:r>
    </w:p>
    <w:p w14:paraId="53A1563C" w14:textId="77777777" w:rsidR="00F72AB4" w:rsidRDefault="00330940" w:rsidP="00394AB1">
      <w:pPr>
        <w:pStyle w:val="Aufzhlung1Ebene"/>
        <w:rPr>
          <w:rFonts w:ascii="Arial" w:hAnsi="Arial" w:cs="Arial"/>
        </w:rPr>
      </w:pPr>
      <w:r w:rsidRPr="00330940">
        <w:rPr>
          <w:rFonts w:ascii="Arial" w:hAnsi="Arial" w:cs="Arial"/>
        </w:rPr>
        <w:t>Einflussfaktoren bei der solaren Stromerzeugung</w:t>
      </w:r>
      <w:r w:rsidR="00F72AB4">
        <w:rPr>
          <w:rFonts w:ascii="Arial" w:hAnsi="Arial" w:cs="Arial"/>
        </w:rPr>
        <w:t>.</w:t>
      </w:r>
    </w:p>
    <w:p w14:paraId="6F762B70" w14:textId="77777777" w:rsidR="00F72AB4" w:rsidRDefault="00330940" w:rsidP="00394AB1">
      <w:pPr>
        <w:pStyle w:val="Aufzhlung1Ebene"/>
        <w:rPr>
          <w:rFonts w:ascii="Arial" w:hAnsi="Arial" w:cs="Arial"/>
        </w:rPr>
      </w:pPr>
      <w:r w:rsidRPr="00330940">
        <w:rPr>
          <w:rFonts w:ascii="Arial" w:hAnsi="Arial" w:cs="Arial"/>
        </w:rPr>
        <w:t>Optimierung von Solaranlagen</w:t>
      </w:r>
      <w:r w:rsidR="00F72AB4">
        <w:rPr>
          <w:rFonts w:ascii="Arial" w:hAnsi="Arial" w:cs="Arial"/>
        </w:rPr>
        <w:t>.</w:t>
      </w:r>
    </w:p>
    <w:p w14:paraId="236D5A41" w14:textId="77777777" w:rsidR="00B45A44" w:rsidRDefault="00B45A44" w:rsidP="00394AB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Solarstrom ist Gleichstrom.</w:t>
      </w:r>
    </w:p>
    <w:p w14:paraId="352C3F1D" w14:textId="77777777" w:rsidR="00330940" w:rsidRPr="003E4449" w:rsidRDefault="00330940" w:rsidP="00330940">
      <w:pPr>
        <w:pStyle w:val="berschrift2"/>
        <w:rPr>
          <w:rFonts w:cs="Arial"/>
        </w:rPr>
      </w:pPr>
      <w:r>
        <w:rPr>
          <w:rFonts w:cs="Arial"/>
        </w:rPr>
        <w:t>Vorkenntnisse</w:t>
      </w:r>
    </w:p>
    <w:p w14:paraId="7D7E0AA8" w14:textId="77777777" w:rsidR="00F72AB4" w:rsidRPr="00330940" w:rsidRDefault="00330940" w:rsidP="00330940">
      <w:pPr>
        <w:pStyle w:val="berschrift2"/>
        <w:numPr>
          <w:ilvl w:val="0"/>
          <w:numId w:val="39"/>
        </w:numPr>
        <w:rPr>
          <w:rFonts w:cs="Arial"/>
          <w:bCs w:val="0"/>
          <w:sz w:val="24"/>
          <w:szCs w:val="20"/>
        </w:rPr>
      </w:pPr>
      <w:r>
        <w:rPr>
          <w:rFonts w:cs="Arial"/>
          <w:bCs w:val="0"/>
          <w:sz w:val="24"/>
          <w:szCs w:val="20"/>
        </w:rPr>
        <w:t>Elektrischer Stromkreis</w:t>
      </w:r>
    </w:p>
    <w:p w14:paraId="676BC80A" w14:textId="77777777" w:rsidR="00F72AB4" w:rsidRDefault="00330940" w:rsidP="00CC6F83">
      <w:pPr>
        <w:rPr>
          <w:rFonts w:ascii="Arial" w:hAnsi="Arial" w:cs="Arial"/>
        </w:rPr>
      </w:pPr>
      <w:r>
        <w:rPr>
          <w:rFonts w:ascii="Arial" w:hAnsi="Arial" w:cs="Arial"/>
        </w:rPr>
        <w:t>45</w:t>
      </w:r>
      <w:r w:rsidR="00F72AB4">
        <w:rPr>
          <w:rFonts w:ascii="Arial" w:hAnsi="Arial" w:cs="Arial"/>
        </w:rPr>
        <w:t xml:space="preserve"> Minuten</w:t>
      </w:r>
      <w:r w:rsidR="00F72AB4" w:rsidRPr="003E4449">
        <w:rPr>
          <w:rFonts w:ascii="Arial" w:hAnsi="Arial" w:cs="Arial"/>
        </w:rPr>
        <w:t>.</w:t>
      </w:r>
    </w:p>
    <w:p w14:paraId="2CE60EF6" w14:textId="77777777" w:rsidR="00A862C8" w:rsidRPr="003E4449" w:rsidRDefault="00A862C8" w:rsidP="00CC6F83">
      <w:pPr>
        <w:rPr>
          <w:rFonts w:ascii="Arial" w:hAnsi="Arial" w:cs="Arial"/>
        </w:rPr>
      </w:pPr>
    </w:p>
    <w:p w14:paraId="10D8B95A" w14:textId="77777777" w:rsidR="00F72AB4" w:rsidRPr="003E4449" w:rsidRDefault="00F72AB4" w:rsidP="00540A33">
      <w:pPr>
        <w:pStyle w:val="berschrift2"/>
        <w:rPr>
          <w:rFonts w:cs="Arial"/>
        </w:rPr>
      </w:pPr>
      <w:r w:rsidRPr="003E4449">
        <w:rPr>
          <w:rFonts w:cs="Arial"/>
        </w:rPr>
        <w:t>Bezug Curriculum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268"/>
        <w:gridCol w:w="5947"/>
      </w:tblGrid>
      <w:tr w:rsidR="00F72AB4" w:rsidRPr="003E4449" w14:paraId="7885392E" w14:textId="77777777" w:rsidTr="00B72C67">
        <w:tc>
          <w:tcPr>
            <w:tcW w:w="846" w:type="dxa"/>
            <w:shd w:val="clear" w:color="auto" w:fill="D9D9D9"/>
          </w:tcPr>
          <w:p w14:paraId="654B7E32" w14:textId="77777777" w:rsidR="00F72AB4" w:rsidRPr="003E4449" w:rsidRDefault="00F72AB4" w:rsidP="008B4844">
            <w:pPr>
              <w:pStyle w:val="Tabellen-berschrift"/>
            </w:pPr>
            <w:r w:rsidRPr="003E4449">
              <w:t>Land</w:t>
            </w:r>
          </w:p>
        </w:tc>
        <w:tc>
          <w:tcPr>
            <w:tcW w:w="2268" w:type="dxa"/>
            <w:shd w:val="clear" w:color="auto" w:fill="D9D9D9"/>
          </w:tcPr>
          <w:p w14:paraId="1C352F77" w14:textId="77777777" w:rsidR="00F72AB4" w:rsidRPr="003E4449" w:rsidRDefault="00F72AB4" w:rsidP="008B4844">
            <w:pPr>
              <w:pStyle w:val="Tabellen-berschrift"/>
            </w:pPr>
            <w:r w:rsidRPr="003E4449">
              <w:t>Stufe/Fächer</w:t>
            </w:r>
          </w:p>
        </w:tc>
        <w:tc>
          <w:tcPr>
            <w:tcW w:w="5947" w:type="dxa"/>
            <w:shd w:val="clear" w:color="auto" w:fill="D9D9D9"/>
          </w:tcPr>
          <w:p w14:paraId="3F6A9FE7" w14:textId="77777777" w:rsidR="00F72AB4" w:rsidRPr="003E4449" w:rsidRDefault="00F72AB4" w:rsidP="008B4844">
            <w:pPr>
              <w:pStyle w:val="Tabellen-berschrift"/>
            </w:pPr>
            <w:r w:rsidRPr="003E4449">
              <w:t>Bezüge</w:t>
            </w:r>
          </w:p>
        </w:tc>
      </w:tr>
      <w:tr w:rsidR="00F72AB4" w:rsidRPr="003E4449" w14:paraId="6C121438" w14:textId="77777777" w:rsidTr="00B72C67">
        <w:tc>
          <w:tcPr>
            <w:tcW w:w="846" w:type="dxa"/>
          </w:tcPr>
          <w:p w14:paraId="29EF98DE" w14:textId="77777777" w:rsidR="00F72AB4" w:rsidRPr="00537DF8" w:rsidRDefault="00F72AB4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14:paraId="67C83990" w14:textId="77777777" w:rsidR="00F72AB4" w:rsidRPr="00B72C67" w:rsidRDefault="007E67C9" w:rsidP="008B48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  <w:r w:rsidRPr="007E67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07553D01" w14:textId="77777777" w:rsidR="00F72AB4" w:rsidRPr="00B72C67" w:rsidRDefault="007E67C9" w:rsidP="00FB4C1F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SU-3.2.6 Experimente (13), S. 55</w:t>
            </w:r>
            <w:r>
              <w:rPr>
                <w:rFonts w:cs="Arial"/>
              </w:rPr>
              <w:t xml:space="preserve">; </w:t>
            </w:r>
            <w:r w:rsidRPr="007E67C9">
              <w:rPr>
                <w:rFonts w:cs="Arial"/>
              </w:rPr>
              <w:t>SU-3.2.</w:t>
            </w:r>
            <w:proofErr w:type="gramStart"/>
            <w:r w:rsidRPr="007E67C9">
              <w:rPr>
                <w:rFonts w:cs="Arial"/>
              </w:rPr>
              <w:t>6  Experimente</w:t>
            </w:r>
            <w:proofErr w:type="gramEnd"/>
            <w:r w:rsidRPr="007E67C9">
              <w:rPr>
                <w:rFonts w:cs="Arial"/>
              </w:rPr>
              <w:t xml:space="preserve"> (14), S. 55</w:t>
            </w:r>
            <w:r w:rsidR="00324184">
              <w:rPr>
                <w:rFonts w:cs="Arial"/>
              </w:rPr>
              <w:t xml:space="preserve">; </w:t>
            </w:r>
            <w:r w:rsidR="00324184" w:rsidRPr="00324184">
              <w:rPr>
                <w:rFonts w:cs="Arial"/>
              </w:rPr>
              <w:t>SU-3.2.3.4 Energie (3), S.48</w:t>
            </w:r>
            <w:r w:rsidR="00461533">
              <w:rPr>
                <w:rFonts w:cs="Arial"/>
              </w:rPr>
              <w:t xml:space="preserve">; </w:t>
            </w:r>
            <w:r w:rsidR="00461533" w:rsidRPr="00461533">
              <w:rPr>
                <w:rFonts w:cs="Arial"/>
              </w:rPr>
              <w:t>SU-3.2.3.4 Energie (6), S.48</w:t>
            </w:r>
          </w:p>
        </w:tc>
      </w:tr>
      <w:tr w:rsidR="00D347CE" w:rsidRPr="003E4449" w14:paraId="66DD229D" w14:textId="77777777" w:rsidTr="00B72C67">
        <w:tc>
          <w:tcPr>
            <w:tcW w:w="846" w:type="dxa"/>
          </w:tcPr>
          <w:p w14:paraId="0C9EA5C7" w14:textId="77777777" w:rsidR="00D347CE" w:rsidRPr="00537DF8" w:rsidRDefault="00D347CE" w:rsidP="00D347CE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14:paraId="3D4A7977" w14:textId="77777777" w:rsidR="00D347CE" w:rsidRPr="00B72C67" w:rsidRDefault="00D347CE" w:rsidP="00D347CE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  <w:r w:rsidRPr="007E67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6D22B095" w14:textId="77777777" w:rsidR="00D347CE" w:rsidRPr="00B72C67" w:rsidRDefault="00D347CE" w:rsidP="00D347CE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HSU-3.2 Stoffe und Energie, S. 244</w:t>
            </w:r>
          </w:p>
        </w:tc>
      </w:tr>
      <w:tr w:rsidR="00D347CE" w:rsidRPr="003E4449" w14:paraId="2B290740" w14:textId="77777777" w:rsidTr="00B72C67">
        <w:tc>
          <w:tcPr>
            <w:tcW w:w="846" w:type="dxa"/>
          </w:tcPr>
          <w:p w14:paraId="4C85BCD2" w14:textId="77777777" w:rsidR="00D347CE" w:rsidRPr="00537DF8" w:rsidRDefault="00D347CE" w:rsidP="00D347CE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14:paraId="41A9B1AF" w14:textId="77777777" w:rsidR="00D347CE" w:rsidRPr="00B72C67" w:rsidRDefault="00D347CE" w:rsidP="00D347CE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GS 1-4</w:t>
            </w:r>
            <w:r w:rsidRPr="00D347CE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261267E8" w14:textId="77777777" w:rsidR="00D347CE" w:rsidRPr="00B72C67" w:rsidRDefault="00D347CE" w:rsidP="00D347CE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SU-3.4 Rad, S. 34</w:t>
            </w:r>
            <w:r>
              <w:rPr>
                <w:rFonts w:cs="Arial"/>
              </w:rPr>
              <w:t xml:space="preserve"> (Solartechnik, </w:t>
            </w:r>
            <w:r w:rsidRPr="00D347CE">
              <w:rPr>
                <w:rFonts w:cs="Arial"/>
              </w:rPr>
              <w:t>Elektrizität allgemein</w:t>
            </w:r>
            <w:r>
              <w:rPr>
                <w:rFonts w:cs="Arial"/>
              </w:rPr>
              <w:t>, Stromkreis)</w:t>
            </w:r>
          </w:p>
        </w:tc>
      </w:tr>
      <w:tr w:rsidR="00D347CE" w:rsidRPr="003E4449" w14:paraId="552B31C8" w14:textId="77777777" w:rsidTr="00B72C67">
        <w:tc>
          <w:tcPr>
            <w:tcW w:w="846" w:type="dxa"/>
          </w:tcPr>
          <w:p w14:paraId="6007DF2A" w14:textId="77777777" w:rsidR="00D347CE" w:rsidRPr="00537DF8" w:rsidRDefault="00D347CE" w:rsidP="00D347CE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14:paraId="290941F3" w14:textId="77777777" w:rsidR="00D347CE" w:rsidRPr="00B72C67" w:rsidRDefault="00D347CE" w:rsidP="00D347CE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GS 1-4</w:t>
            </w:r>
            <w:r w:rsidRPr="00D347CE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6333CC22" w14:textId="77777777" w:rsidR="00D347CE" w:rsidRPr="00B72C67" w:rsidRDefault="00D347CE" w:rsidP="00D347CE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SU-3.4 Rad, S. 34</w:t>
            </w:r>
            <w:r>
              <w:rPr>
                <w:rFonts w:cs="Arial"/>
              </w:rPr>
              <w:t xml:space="preserve"> (Solartechnik, </w:t>
            </w:r>
            <w:r w:rsidRPr="00D347CE">
              <w:rPr>
                <w:rFonts w:cs="Arial"/>
              </w:rPr>
              <w:t>Elektrizität allgemein</w:t>
            </w:r>
            <w:r>
              <w:rPr>
                <w:rFonts w:cs="Arial"/>
              </w:rPr>
              <w:t>, Stromkreis)</w:t>
            </w:r>
          </w:p>
        </w:tc>
      </w:tr>
      <w:tr w:rsidR="00D347CE" w:rsidRPr="003E4449" w14:paraId="3E4037FA" w14:textId="77777777" w:rsidTr="00B72C67">
        <w:tc>
          <w:tcPr>
            <w:tcW w:w="846" w:type="dxa"/>
          </w:tcPr>
          <w:p w14:paraId="7521A20A" w14:textId="77777777" w:rsidR="00D347CE" w:rsidRPr="00537DF8" w:rsidRDefault="00D347CE" w:rsidP="00D347CE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14:paraId="2652586A" w14:textId="77777777" w:rsidR="00D347CE" w:rsidRPr="00B72C67" w:rsidRDefault="00222B02" w:rsidP="00D347CE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  <w:r w:rsidRPr="007E67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40169ADF" w14:textId="77777777" w:rsidR="00D347CE" w:rsidRPr="00B72C67" w:rsidRDefault="00D347CE" w:rsidP="00D347CE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SU-Technik und Medien, S.32</w:t>
            </w:r>
            <w:r w:rsidR="00222B02">
              <w:rPr>
                <w:rFonts w:cs="Arial"/>
              </w:rPr>
              <w:t xml:space="preserve"> (</w:t>
            </w:r>
            <w:r w:rsidR="00222B02" w:rsidRPr="00222B02">
              <w:rPr>
                <w:rFonts w:cs="Arial"/>
              </w:rPr>
              <w:t>Nutzung von Naturkräften und erneuerbarer Energie</w:t>
            </w:r>
            <w:r w:rsidR="00222B02">
              <w:rPr>
                <w:rFonts w:cs="Arial"/>
              </w:rPr>
              <w:t xml:space="preserve">n); </w:t>
            </w:r>
            <w:r w:rsidR="00222B02" w:rsidRPr="00222B02">
              <w:rPr>
                <w:rFonts w:cs="Arial"/>
              </w:rPr>
              <w:t>SU-Natur, S. 30</w:t>
            </w:r>
          </w:p>
        </w:tc>
      </w:tr>
      <w:tr w:rsidR="00D347CE" w:rsidRPr="003E4449" w14:paraId="647F6B35" w14:textId="77777777" w:rsidTr="00B72C67">
        <w:tc>
          <w:tcPr>
            <w:tcW w:w="846" w:type="dxa"/>
          </w:tcPr>
          <w:p w14:paraId="40B038ED" w14:textId="77777777" w:rsidR="00D347CE" w:rsidRPr="00537DF8" w:rsidRDefault="00D347CE" w:rsidP="00D347CE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14:paraId="4384C466" w14:textId="77777777" w:rsidR="00D347CE" w:rsidRPr="00B72C67" w:rsidRDefault="003157E0" w:rsidP="00D347CE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  <w:r w:rsidRPr="007E67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576F50E6" w14:textId="77777777" w:rsidR="00D347CE" w:rsidRPr="00B72C67" w:rsidRDefault="003157E0" w:rsidP="00D347CE">
            <w:pPr>
              <w:pStyle w:val="Tabelle"/>
              <w:rPr>
                <w:rFonts w:cs="Arial"/>
              </w:rPr>
            </w:pPr>
            <w:r w:rsidRPr="003157E0">
              <w:rPr>
                <w:rFonts w:cs="Arial"/>
              </w:rPr>
              <w:t>SU-Technik begreifen, S.29</w:t>
            </w:r>
          </w:p>
        </w:tc>
      </w:tr>
      <w:tr w:rsidR="00D347CE" w:rsidRPr="003E4449" w14:paraId="27F0AA7F" w14:textId="77777777" w:rsidTr="00B72C67">
        <w:tc>
          <w:tcPr>
            <w:tcW w:w="846" w:type="dxa"/>
          </w:tcPr>
          <w:p w14:paraId="0740C06D" w14:textId="77777777" w:rsidR="00D347CE" w:rsidRPr="00537DF8" w:rsidRDefault="00D347CE" w:rsidP="00D347CE">
            <w:pPr>
              <w:pStyle w:val="Tabelle"/>
              <w:rPr>
                <w:rFonts w:cs="Arial"/>
              </w:rPr>
            </w:pPr>
            <w:proofErr w:type="gramStart"/>
            <w:r w:rsidRPr="00537DF8">
              <w:rPr>
                <w:rFonts w:cs="Arial"/>
              </w:rPr>
              <w:t>HE</w:t>
            </w:r>
            <w:proofErr w:type="gramEnd"/>
          </w:p>
        </w:tc>
        <w:tc>
          <w:tcPr>
            <w:tcW w:w="2268" w:type="dxa"/>
          </w:tcPr>
          <w:p w14:paraId="5A22C5DA" w14:textId="77777777" w:rsidR="00D347CE" w:rsidRPr="00B72C67" w:rsidRDefault="006A719D" w:rsidP="00D347CE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  <w:r w:rsidRPr="007E67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030D1524" w14:textId="77777777" w:rsidR="00D347CE" w:rsidRPr="00B72C67" w:rsidRDefault="006A719D" w:rsidP="00D347CE">
            <w:pPr>
              <w:pStyle w:val="Tabelle"/>
              <w:rPr>
                <w:rFonts w:cs="Arial"/>
              </w:rPr>
            </w:pPr>
            <w:r w:rsidRPr="006A719D">
              <w:rPr>
                <w:rFonts w:cs="Arial"/>
              </w:rPr>
              <w:t>SU-B 2.2.5 Technik, S. 133</w:t>
            </w:r>
          </w:p>
        </w:tc>
      </w:tr>
      <w:tr w:rsidR="00D347CE" w:rsidRPr="003E4449" w14:paraId="696BD0E4" w14:textId="77777777" w:rsidTr="00B72C67">
        <w:tc>
          <w:tcPr>
            <w:tcW w:w="846" w:type="dxa"/>
          </w:tcPr>
          <w:p w14:paraId="56C98841" w14:textId="77777777" w:rsidR="00D347CE" w:rsidRPr="00537DF8" w:rsidRDefault="00D347CE" w:rsidP="00D347CE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14:paraId="0C7D0659" w14:textId="77777777" w:rsidR="00D347CE" w:rsidRPr="00B72C67" w:rsidRDefault="004E0A10" w:rsidP="00D347CE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33694AEA" w14:textId="77777777" w:rsidR="00D347CE" w:rsidRPr="00B72C67" w:rsidRDefault="004E0A10" w:rsidP="00D347CE">
            <w:pPr>
              <w:pStyle w:val="Tabelle"/>
              <w:rPr>
                <w:rFonts w:cs="Arial"/>
              </w:rPr>
            </w:pPr>
            <w:r w:rsidRPr="004E0A10">
              <w:rPr>
                <w:rFonts w:cs="Arial"/>
              </w:rPr>
              <w:t>WERKEN-Entwickeln, Montieren und Nutzen von technischen Objekten S.2</w:t>
            </w:r>
            <w:r>
              <w:rPr>
                <w:rFonts w:cs="Arial"/>
              </w:rPr>
              <w:t>9</w:t>
            </w:r>
          </w:p>
        </w:tc>
      </w:tr>
      <w:tr w:rsidR="00D347CE" w:rsidRPr="003E4449" w14:paraId="564F48C8" w14:textId="77777777" w:rsidTr="00B72C67">
        <w:tc>
          <w:tcPr>
            <w:tcW w:w="846" w:type="dxa"/>
          </w:tcPr>
          <w:p w14:paraId="6839AB85" w14:textId="77777777" w:rsidR="00D347CE" w:rsidRPr="00537DF8" w:rsidRDefault="00D347CE" w:rsidP="00D347CE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14:paraId="0775EE5A" w14:textId="77777777" w:rsidR="00D347CE" w:rsidRPr="00B72C67" w:rsidRDefault="004E0A10" w:rsidP="00D347CE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5245AEC9" w14:textId="77777777" w:rsidR="00D347CE" w:rsidRPr="00B72C67" w:rsidRDefault="004E0A10" w:rsidP="00D347CE">
            <w:pPr>
              <w:pStyle w:val="Tabelle"/>
              <w:rPr>
                <w:rFonts w:cs="Arial"/>
              </w:rPr>
            </w:pPr>
            <w:r w:rsidRPr="004E0A10">
              <w:rPr>
                <w:rFonts w:cs="Arial"/>
              </w:rPr>
              <w:t>SU-3.1 Technik, S. 19</w:t>
            </w:r>
          </w:p>
        </w:tc>
      </w:tr>
      <w:tr w:rsidR="00F94AB2" w:rsidRPr="003E4449" w14:paraId="51B729FB" w14:textId="77777777" w:rsidTr="00B72C67">
        <w:tc>
          <w:tcPr>
            <w:tcW w:w="846" w:type="dxa"/>
          </w:tcPr>
          <w:p w14:paraId="3AA812D9" w14:textId="77777777" w:rsidR="00F94AB2" w:rsidRPr="00537DF8" w:rsidRDefault="00F94AB2" w:rsidP="00F94AB2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14:paraId="5CE7E1C7" w14:textId="77777777" w:rsidR="00F94AB2" w:rsidRPr="00B72C67" w:rsidRDefault="00F94AB2" w:rsidP="00F94AB2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46CD6C0E" w14:textId="77777777" w:rsidR="00F94AB2" w:rsidRPr="00B72C67" w:rsidRDefault="00F94AB2" w:rsidP="00F94AB2">
            <w:pPr>
              <w:pStyle w:val="Tabelle"/>
              <w:rPr>
                <w:rFonts w:cs="Arial"/>
              </w:rPr>
            </w:pPr>
            <w:r w:rsidRPr="00F94AB2">
              <w:rPr>
                <w:rFonts w:cs="Arial"/>
              </w:rPr>
              <w:t>SU-3.1 Natur und Leben S. 43</w:t>
            </w:r>
            <w:r>
              <w:rPr>
                <w:rFonts w:cs="Arial"/>
              </w:rPr>
              <w:t xml:space="preserve">; </w:t>
            </w:r>
            <w:r w:rsidRPr="00F94AB2">
              <w:rPr>
                <w:rFonts w:cs="Arial"/>
              </w:rPr>
              <w:t>SU-3.2 Technik und Arbeitswelt S. 45</w:t>
            </w:r>
          </w:p>
        </w:tc>
      </w:tr>
      <w:tr w:rsidR="00F94AB2" w:rsidRPr="003E4449" w14:paraId="616E52C7" w14:textId="77777777" w:rsidTr="00B72C67">
        <w:tc>
          <w:tcPr>
            <w:tcW w:w="846" w:type="dxa"/>
          </w:tcPr>
          <w:p w14:paraId="7AD2544D" w14:textId="77777777" w:rsidR="00F94AB2" w:rsidRPr="00537DF8" w:rsidRDefault="00F94AB2" w:rsidP="00F94AB2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lastRenderedPageBreak/>
              <w:t>RP</w:t>
            </w:r>
          </w:p>
        </w:tc>
        <w:tc>
          <w:tcPr>
            <w:tcW w:w="2268" w:type="dxa"/>
          </w:tcPr>
          <w:p w14:paraId="71F9112B" w14:textId="77777777" w:rsidR="00F94AB2" w:rsidRPr="00B72C67" w:rsidRDefault="001A3CEB" w:rsidP="00F94AB2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7B14A0EB" w14:textId="77777777" w:rsidR="00F94AB2" w:rsidRPr="00B72C67" w:rsidRDefault="001A3CEB" w:rsidP="00F94AB2">
            <w:pPr>
              <w:pStyle w:val="Tabelle"/>
              <w:rPr>
                <w:rFonts w:cs="Arial"/>
              </w:rPr>
            </w:pPr>
            <w:r w:rsidRPr="001A3CEB">
              <w:rPr>
                <w:rFonts w:cs="Arial"/>
              </w:rPr>
              <w:t>SU-4 Naturphänomene, S. 20</w:t>
            </w:r>
            <w:r>
              <w:rPr>
                <w:rFonts w:cs="Arial"/>
              </w:rPr>
              <w:t xml:space="preserve">; </w:t>
            </w:r>
            <w:r w:rsidRPr="001A3CEB">
              <w:rPr>
                <w:rFonts w:cs="Arial"/>
              </w:rPr>
              <w:t>NaWi-4.5 Sachunterricht der Grundschule, S. 64</w:t>
            </w:r>
            <w:r>
              <w:rPr>
                <w:rFonts w:cs="Arial"/>
              </w:rPr>
              <w:t xml:space="preserve">; </w:t>
            </w:r>
            <w:r w:rsidRPr="001A3CEB">
              <w:rPr>
                <w:rFonts w:cs="Arial"/>
              </w:rPr>
              <w:t>Naturwissenschaftliche Inhalte im Sachunterricht, S.85</w:t>
            </w:r>
          </w:p>
        </w:tc>
      </w:tr>
      <w:tr w:rsidR="00F94AB2" w:rsidRPr="003E4449" w14:paraId="6F9C6B5E" w14:textId="77777777" w:rsidTr="00B72C67">
        <w:tc>
          <w:tcPr>
            <w:tcW w:w="846" w:type="dxa"/>
          </w:tcPr>
          <w:p w14:paraId="606A7C6D" w14:textId="77777777" w:rsidR="00F94AB2" w:rsidRPr="00537DF8" w:rsidRDefault="00F94AB2" w:rsidP="00F94AB2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14:paraId="70343D28" w14:textId="77777777" w:rsidR="00F94AB2" w:rsidRPr="00B72C67" w:rsidRDefault="001A3CEB" w:rsidP="00F94AB2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1F1B2663" w14:textId="77777777" w:rsidR="00F94AB2" w:rsidRPr="00B72C67" w:rsidRDefault="001A3CEB" w:rsidP="00F94AB2">
            <w:pPr>
              <w:pStyle w:val="Tabelle"/>
              <w:rPr>
                <w:rFonts w:cs="Arial"/>
              </w:rPr>
            </w:pPr>
            <w:r w:rsidRPr="001A3CEB">
              <w:rPr>
                <w:rFonts w:cs="Arial"/>
              </w:rPr>
              <w:t>SU-4 Technik, S.28, S.30</w:t>
            </w:r>
          </w:p>
        </w:tc>
      </w:tr>
      <w:tr w:rsidR="00F94AB2" w:rsidRPr="003E4449" w14:paraId="47E5F141" w14:textId="77777777" w:rsidTr="00B72C67">
        <w:tc>
          <w:tcPr>
            <w:tcW w:w="846" w:type="dxa"/>
          </w:tcPr>
          <w:p w14:paraId="5ECFF952" w14:textId="77777777" w:rsidR="00F94AB2" w:rsidRPr="00537DF8" w:rsidRDefault="00F94AB2" w:rsidP="00F94AB2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14:paraId="6B9CA883" w14:textId="77777777" w:rsidR="00F94AB2" w:rsidRPr="00B72C67" w:rsidRDefault="00F94AB2" w:rsidP="00F94AB2">
            <w:pPr>
              <w:pStyle w:val="Tabelle"/>
              <w:rPr>
                <w:rFonts w:cs="Arial"/>
              </w:rPr>
            </w:pPr>
            <w:r w:rsidRPr="00C95E38">
              <w:rPr>
                <w:rFonts w:cs="Arial"/>
              </w:rPr>
              <w:t>GS 3</w:t>
            </w:r>
          </w:p>
        </w:tc>
        <w:tc>
          <w:tcPr>
            <w:tcW w:w="5947" w:type="dxa"/>
          </w:tcPr>
          <w:p w14:paraId="73F98EBD" w14:textId="77777777" w:rsidR="00F94AB2" w:rsidRPr="00B72C67" w:rsidRDefault="00F94AB2" w:rsidP="00F94AB2">
            <w:pPr>
              <w:pStyle w:val="Tabelle"/>
              <w:rPr>
                <w:rFonts w:cs="Arial"/>
              </w:rPr>
            </w:pPr>
            <w:r w:rsidRPr="00C95E38">
              <w:rPr>
                <w:rFonts w:cs="Arial"/>
              </w:rPr>
              <w:t>WERKEN-LB1 Nutzen von elektrischem Strom, S.10</w:t>
            </w:r>
          </w:p>
        </w:tc>
      </w:tr>
      <w:tr w:rsidR="00F94AB2" w:rsidRPr="003E4449" w14:paraId="7F82DFA6" w14:textId="77777777" w:rsidTr="00B72C67">
        <w:tc>
          <w:tcPr>
            <w:tcW w:w="846" w:type="dxa"/>
          </w:tcPr>
          <w:p w14:paraId="5B65298C" w14:textId="77777777" w:rsidR="00F94AB2" w:rsidRPr="00537DF8" w:rsidRDefault="00F94AB2" w:rsidP="00F94AB2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14:paraId="52F7BF04" w14:textId="77777777" w:rsidR="00F94AB2" w:rsidRPr="00B72C67" w:rsidRDefault="0037140D" w:rsidP="00F94AB2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0567F085" w14:textId="77777777" w:rsidR="00F94AB2" w:rsidRPr="00B72C67" w:rsidRDefault="0030271F" w:rsidP="00F94AB2">
            <w:pPr>
              <w:pStyle w:val="Tabelle"/>
              <w:rPr>
                <w:rFonts w:cs="Arial"/>
              </w:rPr>
            </w:pPr>
            <w:r w:rsidRPr="0030271F">
              <w:rPr>
                <w:rFonts w:cs="Arial"/>
              </w:rPr>
              <w:t>GESTALTEN-Konstruieren/Formen/Fertigen, S. 13, 14</w:t>
            </w:r>
          </w:p>
        </w:tc>
      </w:tr>
      <w:tr w:rsidR="00F94AB2" w:rsidRPr="003E4449" w14:paraId="3BEC4F95" w14:textId="77777777" w:rsidTr="00B72C67">
        <w:tc>
          <w:tcPr>
            <w:tcW w:w="846" w:type="dxa"/>
          </w:tcPr>
          <w:p w14:paraId="5ACAF27E" w14:textId="77777777" w:rsidR="00F94AB2" w:rsidRPr="00537DF8" w:rsidRDefault="00F94AB2" w:rsidP="00F94AB2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14:paraId="36C5AA1C" w14:textId="77777777" w:rsidR="00F94AB2" w:rsidRPr="00B72C67" w:rsidRDefault="0037140D" w:rsidP="00F94AB2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581BC1F2" w14:textId="77777777" w:rsidR="00F94AB2" w:rsidRPr="00B72C67" w:rsidRDefault="001A3CEB" w:rsidP="00F94AB2">
            <w:pPr>
              <w:pStyle w:val="Tabelle"/>
              <w:rPr>
                <w:rFonts w:cs="Arial"/>
              </w:rPr>
            </w:pPr>
            <w:r w:rsidRPr="001A3CEB">
              <w:rPr>
                <w:rFonts w:cs="Arial"/>
              </w:rPr>
              <w:t xml:space="preserve">FA SU-4 Themen und Inhalte des </w:t>
            </w:r>
            <w:proofErr w:type="spellStart"/>
            <w:proofErr w:type="gramStart"/>
            <w:r w:rsidRPr="001A3CEB">
              <w:rPr>
                <w:rFonts w:cs="Arial"/>
              </w:rPr>
              <w:t>Unterrichts,S</w:t>
            </w:r>
            <w:proofErr w:type="spellEnd"/>
            <w:r w:rsidRPr="001A3CEB">
              <w:rPr>
                <w:rFonts w:cs="Arial"/>
              </w:rPr>
              <w:t>.</w:t>
            </w:r>
            <w:proofErr w:type="gramEnd"/>
            <w:r w:rsidRPr="001A3CEB">
              <w:rPr>
                <w:rFonts w:cs="Arial"/>
              </w:rPr>
              <w:t xml:space="preserve"> 30</w:t>
            </w:r>
            <w:r>
              <w:rPr>
                <w:rFonts w:cs="Arial"/>
              </w:rPr>
              <w:t xml:space="preserve">; </w:t>
            </w:r>
            <w:r w:rsidRPr="001A3CEB">
              <w:rPr>
                <w:rFonts w:cs="Arial"/>
              </w:rPr>
              <w:t>TECHNIK- Versorgung und Entsorgung , S. 168</w:t>
            </w:r>
            <w:r w:rsidR="0037140D">
              <w:rPr>
                <w:rFonts w:cs="Arial"/>
              </w:rPr>
              <w:t xml:space="preserve">; </w:t>
            </w:r>
            <w:r w:rsidR="0037140D" w:rsidRPr="0037140D">
              <w:rPr>
                <w:rFonts w:cs="Arial"/>
              </w:rPr>
              <w:t>HSU-Lernfeld 6: Technik/Medien/Wirtschaft, S. 114</w:t>
            </w:r>
          </w:p>
        </w:tc>
      </w:tr>
      <w:tr w:rsidR="00F94AB2" w:rsidRPr="003E4449" w14:paraId="1B20ADB8" w14:textId="77777777" w:rsidTr="00B72C67">
        <w:tc>
          <w:tcPr>
            <w:tcW w:w="846" w:type="dxa"/>
          </w:tcPr>
          <w:p w14:paraId="73B5EBD4" w14:textId="77777777" w:rsidR="00F94AB2" w:rsidRPr="00537DF8" w:rsidRDefault="00F94AB2" w:rsidP="00F94AB2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14:paraId="25252904" w14:textId="77777777" w:rsidR="00F94AB2" w:rsidRPr="00B72C67" w:rsidRDefault="0037140D" w:rsidP="00F94AB2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1DA341D1" w14:textId="77777777" w:rsidR="00F94AB2" w:rsidRPr="00B72C67" w:rsidRDefault="0030271F" w:rsidP="00F94AB2">
            <w:pPr>
              <w:pStyle w:val="Tabelle"/>
              <w:rPr>
                <w:rFonts w:cs="Arial"/>
              </w:rPr>
            </w:pPr>
            <w:r w:rsidRPr="0030271F">
              <w:rPr>
                <w:rFonts w:cs="Arial"/>
              </w:rPr>
              <w:t>WERKEN-2.2.4 Modelle technischer Objekte und Geräte, S. 24</w:t>
            </w:r>
            <w:r>
              <w:rPr>
                <w:rFonts w:cs="Arial"/>
              </w:rPr>
              <w:t>ff.</w:t>
            </w:r>
            <w:r w:rsidR="00B57351">
              <w:rPr>
                <w:rFonts w:cs="Arial"/>
              </w:rPr>
              <w:t xml:space="preserve">; </w:t>
            </w:r>
            <w:r w:rsidR="00B57351" w:rsidRPr="00B57351">
              <w:rPr>
                <w:rFonts w:cs="Arial"/>
              </w:rPr>
              <w:t>HSU-2.</w:t>
            </w:r>
            <w:proofErr w:type="gramStart"/>
            <w:r w:rsidR="00B57351" w:rsidRPr="00B57351">
              <w:rPr>
                <w:rFonts w:cs="Arial"/>
              </w:rPr>
              <w:t>2  Natur</w:t>
            </w:r>
            <w:proofErr w:type="gramEnd"/>
            <w:r w:rsidR="00B57351" w:rsidRPr="00B57351">
              <w:rPr>
                <w:rFonts w:cs="Arial"/>
              </w:rPr>
              <w:t xml:space="preserve"> und Technik, S. 13,14</w:t>
            </w:r>
          </w:p>
        </w:tc>
      </w:tr>
    </w:tbl>
    <w:p w14:paraId="4FB52790" w14:textId="77777777" w:rsidR="00F72AB4" w:rsidRPr="00576FFE" w:rsidRDefault="00F72AB4" w:rsidP="00576FFE"/>
    <w:sectPr w:rsidR="00F72AB4" w:rsidRPr="00576FFE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48BE0" w14:textId="77777777" w:rsidR="009E35DE" w:rsidRDefault="009E35DE">
      <w:r>
        <w:separator/>
      </w:r>
    </w:p>
  </w:endnote>
  <w:endnote w:type="continuationSeparator" w:id="0">
    <w:p w14:paraId="199DDFF0" w14:textId="77777777" w:rsidR="009E35DE" w:rsidRDefault="009E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B7A7E" w14:textId="77777777" w:rsidR="00F72AB4" w:rsidRDefault="008F1FB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F72AB4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19554" w14:textId="77777777" w:rsidR="00F72AB4" w:rsidRDefault="00F72AB4">
    <w:pPr>
      <w:pStyle w:val="Fuzeile"/>
    </w:pPr>
    <w:r>
      <w:tab/>
    </w:r>
    <w:r>
      <w:tab/>
    </w:r>
    <w:r w:rsidR="008F1FB6">
      <w:fldChar w:fldCharType="begin"/>
    </w:r>
    <w:r w:rsidR="008F1FB6">
      <w:instrText>PAGE   \* MERGEFORMAT</w:instrText>
    </w:r>
    <w:r w:rsidR="008F1FB6">
      <w:fldChar w:fldCharType="separate"/>
    </w:r>
    <w:r>
      <w:rPr>
        <w:noProof/>
      </w:rPr>
      <w:t>1</w:t>
    </w:r>
    <w:r w:rsidR="008F1FB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D108AD" w14:textId="77777777" w:rsidR="009E35DE" w:rsidRDefault="009E35DE">
      <w:r>
        <w:separator/>
      </w:r>
    </w:p>
  </w:footnote>
  <w:footnote w:type="continuationSeparator" w:id="0">
    <w:p w14:paraId="4060E1DD" w14:textId="77777777" w:rsidR="009E35DE" w:rsidRDefault="009E3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92E3A" w14:textId="77777777" w:rsidR="00F72AB4" w:rsidRDefault="00F72AB4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C86717">
      <w:rPr>
        <w:noProof/>
      </w:rPr>
      <w:pict w14:anchorId="100FE2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4pt;height:33.6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B0670" w14:textId="77777777" w:rsidR="00F72AB4" w:rsidRDefault="009E35DE">
    <w:pPr>
      <w:pStyle w:val="Kopfzeile"/>
      <w:rPr>
        <w:lang w:val="en-GB"/>
      </w:rPr>
    </w:pPr>
    <w:r>
      <w:rPr>
        <w:noProof/>
      </w:rPr>
      <w:pict w14:anchorId="17F2E8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1;visibility:visible">
          <v:imagedata r:id="rId1" o:title=""/>
        </v:shape>
      </w:pict>
    </w:r>
    <w:r w:rsidR="00CF65E9">
      <w:rPr>
        <w:noProof/>
      </w:rPr>
      <w:t>Klassensatz Solarenergie</w:t>
    </w:r>
    <w:r w:rsidR="00CF65E9">
      <w:rPr>
        <w:szCs w:val="24"/>
        <w:lang w:val="en-GB"/>
      </w:rPr>
      <w:t xml:space="preserve"> </w:t>
    </w:r>
    <w:r w:rsidR="00F72AB4">
      <w:rPr>
        <w:szCs w:val="24"/>
        <w:lang w:val="en-GB"/>
      </w:rPr>
      <w:t>– Education</w:t>
    </w:r>
    <w:r w:rsidR="00F72AB4">
      <w:rPr>
        <w:noProof/>
      </w:rPr>
      <w:tab/>
    </w:r>
    <w:r w:rsidR="00F72AB4">
      <w:rPr>
        <w:noProof/>
      </w:rPr>
      <w:tab/>
    </w:r>
    <w:r>
      <w:rPr>
        <w:noProof/>
      </w:rPr>
      <w:pict w14:anchorId="6C1D8924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791FE8"/>
    <w:multiLevelType w:val="hybridMultilevel"/>
    <w:tmpl w:val="61EAE0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0"/>
  </w:num>
  <w:num w:numId="15">
    <w:abstractNumId w:val="17"/>
  </w:num>
  <w:num w:numId="16">
    <w:abstractNumId w:val="14"/>
  </w:num>
  <w:num w:numId="17">
    <w:abstractNumId w:val="15"/>
  </w:num>
  <w:num w:numId="18">
    <w:abstractNumId w:val="18"/>
  </w:num>
  <w:num w:numId="19">
    <w:abstractNumId w:val="29"/>
  </w:num>
  <w:num w:numId="20">
    <w:abstractNumId w:val="26"/>
  </w:num>
  <w:num w:numId="21">
    <w:abstractNumId w:val="25"/>
  </w:num>
  <w:num w:numId="22">
    <w:abstractNumId w:val="20"/>
  </w:num>
  <w:num w:numId="23">
    <w:abstractNumId w:val="22"/>
  </w:num>
  <w:num w:numId="24">
    <w:abstractNumId w:val="21"/>
  </w:num>
  <w:num w:numId="25">
    <w:abstractNumId w:val="24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9"/>
  </w:num>
  <w:num w:numId="39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6C3"/>
    <w:rsid w:val="00051787"/>
    <w:rsid w:val="0005193D"/>
    <w:rsid w:val="000538E2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3FBA"/>
    <w:rsid w:val="000C0C66"/>
    <w:rsid w:val="000C580C"/>
    <w:rsid w:val="000C6805"/>
    <w:rsid w:val="000D0BC4"/>
    <w:rsid w:val="000D3717"/>
    <w:rsid w:val="000D7297"/>
    <w:rsid w:val="000E3792"/>
    <w:rsid w:val="000F05B0"/>
    <w:rsid w:val="000F7641"/>
    <w:rsid w:val="000F7CFD"/>
    <w:rsid w:val="001051FA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827E9"/>
    <w:rsid w:val="00190988"/>
    <w:rsid w:val="0019251C"/>
    <w:rsid w:val="001A3CEB"/>
    <w:rsid w:val="001A449E"/>
    <w:rsid w:val="001A684F"/>
    <w:rsid w:val="001A7224"/>
    <w:rsid w:val="001B175B"/>
    <w:rsid w:val="001B325C"/>
    <w:rsid w:val="001B764B"/>
    <w:rsid w:val="001C24D2"/>
    <w:rsid w:val="001C53A1"/>
    <w:rsid w:val="001D1264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0E0"/>
    <w:rsid w:val="00204678"/>
    <w:rsid w:val="002046AD"/>
    <w:rsid w:val="00205E7E"/>
    <w:rsid w:val="002067FB"/>
    <w:rsid w:val="00207EEF"/>
    <w:rsid w:val="00211E66"/>
    <w:rsid w:val="00217A7E"/>
    <w:rsid w:val="00222B02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3CE9"/>
    <w:rsid w:val="00284E41"/>
    <w:rsid w:val="0028590F"/>
    <w:rsid w:val="00292487"/>
    <w:rsid w:val="002A22E6"/>
    <w:rsid w:val="002A5084"/>
    <w:rsid w:val="002A69BD"/>
    <w:rsid w:val="002B399F"/>
    <w:rsid w:val="002D2988"/>
    <w:rsid w:val="002D3AB9"/>
    <w:rsid w:val="002D3EE9"/>
    <w:rsid w:val="002E1AAA"/>
    <w:rsid w:val="002E4810"/>
    <w:rsid w:val="002E78C1"/>
    <w:rsid w:val="002F099E"/>
    <w:rsid w:val="003024E6"/>
    <w:rsid w:val="0030271F"/>
    <w:rsid w:val="00302C0E"/>
    <w:rsid w:val="00303E72"/>
    <w:rsid w:val="003100A9"/>
    <w:rsid w:val="00311190"/>
    <w:rsid w:val="00312634"/>
    <w:rsid w:val="00314D71"/>
    <w:rsid w:val="003157E0"/>
    <w:rsid w:val="00323B3E"/>
    <w:rsid w:val="00323D2C"/>
    <w:rsid w:val="00324184"/>
    <w:rsid w:val="00330940"/>
    <w:rsid w:val="00341FA6"/>
    <w:rsid w:val="00342916"/>
    <w:rsid w:val="00344863"/>
    <w:rsid w:val="0035076B"/>
    <w:rsid w:val="0035785D"/>
    <w:rsid w:val="003612D5"/>
    <w:rsid w:val="0036332F"/>
    <w:rsid w:val="00363EE2"/>
    <w:rsid w:val="0037140D"/>
    <w:rsid w:val="003819DE"/>
    <w:rsid w:val="00383D6D"/>
    <w:rsid w:val="00384F22"/>
    <w:rsid w:val="003859EA"/>
    <w:rsid w:val="00385F80"/>
    <w:rsid w:val="00394AB1"/>
    <w:rsid w:val="003A5861"/>
    <w:rsid w:val="003A705F"/>
    <w:rsid w:val="003B0332"/>
    <w:rsid w:val="003C1EF0"/>
    <w:rsid w:val="003C382C"/>
    <w:rsid w:val="003D0688"/>
    <w:rsid w:val="003D5BEC"/>
    <w:rsid w:val="003E425E"/>
    <w:rsid w:val="003E4449"/>
    <w:rsid w:val="003F4669"/>
    <w:rsid w:val="003F4A96"/>
    <w:rsid w:val="004012C1"/>
    <w:rsid w:val="004079C8"/>
    <w:rsid w:val="00413E03"/>
    <w:rsid w:val="004218BA"/>
    <w:rsid w:val="00434525"/>
    <w:rsid w:val="00435EA1"/>
    <w:rsid w:val="004377CB"/>
    <w:rsid w:val="00452DE8"/>
    <w:rsid w:val="00453E2D"/>
    <w:rsid w:val="00455455"/>
    <w:rsid w:val="00461533"/>
    <w:rsid w:val="00472E75"/>
    <w:rsid w:val="00476D4B"/>
    <w:rsid w:val="00482CE6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0A10"/>
    <w:rsid w:val="004E1E5F"/>
    <w:rsid w:val="004F6D89"/>
    <w:rsid w:val="004F7A0B"/>
    <w:rsid w:val="00514710"/>
    <w:rsid w:val="0052305F"/>
    <w:rsid w:val="00537DF8"/>
    <w:rsid w:val="00540A33"/>
    <w:rsid w:val="00543BE7"/>
    <w:rsid w:val="005450E2"/>
    <w:rsid w:val="00573ACB"/>
    <w:rsid w:val="00576668"/>
    <w:rsid w:val="00576FFE"/>
    <w:rsid w:val="005771A4"/>
    <w:rsid w:val="005773E2"/>
    <w:rsid w:val="00577677"/>
    <w:rsid w:val="00591572"/>
    <w:rsid w:val="005940DF"/>
    <w:rsid w:val="00595245"/>
    <w:rsid w:val="005A49AD"/>
    <w:rsid w:val="005D2CD9"/>
    <w:rsid w:val="005E201E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A719D"/>
    <w:rsid w:val="006B0AC2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C6701"/>
    <w:rsid w:val="007E05F7"/>
    <w:rsid w:val="007E1484"/>
    <w:rsid w:val="007E17DD"/>
    <w:rsid w:val="007E67C9"/>
    <w:rsid w:val="007F2B52"/>
    <w:rsid w:val="00805C2F"/>
    <w:rsid w:val="00817D41"/>
    <w:rsid w:val="00820994"/>
    <w:rsid w:val="008231F0"/>
    <w:rsid w:val="008333A8"/>
    <w:rsid w:val="00835C38"/>
    <w:rsid w:val="00836F5E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4063"/>
    <w:rsid w:val="00864E66"/>
    <w:rsid w:val="00871348"/>
    <w:rsid w:val="00880045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1FB6"/>
    <w:rsid w:val="008F3397"/>
    <w:rsid w:val="008F33A0"/>
    <w:rsid w:val="008F4246"/>
    <w:rsid w:val="008F6CEC"/>
    <w:rsid w:val="00906F27"/>
    <w:rsid w:val="009070DC"/>
    <w:rsid w:val="00914442"/>
    <w:rsid w:val="009203DC"/>
    <w:rsid w:val="0093224F"/>
    <w:rsid w:val="009348AB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35DE"/>
    <w:rsid w:val="009E4FD6"/>
    <w:rsid w:val="009E6213"/>
    <w:rsid w:val="009E6D4A"/>
    <w:rsid w:val="009F0679"/>
    <w:rsid w:val="00A00A70"/>
    <w:rsid w:val="00A05238"/>
    <w:rsid w:val="00A13939"/>
    <w:rsid w:val="00A15743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7C0C"/>
    <w:rsid w:val="00A8531E"/>
    <w:rsid w:val="00A862C8"/>
    <w:rsid w:val="00A90946"/>
    <w:rsid w:val="00A96FF5"/>
    <w:rsid w:val="00AA1A82"/>
    <w:rsid w:val="00AB189E"/>
    <w:rsid w:val="00AB3D98"/>
    <w:rsid w:val="00AC0D20"/>
    <w:rsid w:val="00AC5619"/>
    <w:rsid w:val="00AC5E5A"/>
    <w:rsid w:val="00AC6B0C"/>
    <w:rsid w:val="00AD4E44"/>
    <w:rsid w:val="00AD5E38"/>
    <w:rsid w:val="00AE06C5"/>
    <w:rsid w:val="00AE0F63"/>
    <w:rsid w:val="00AE1CDD"/>
    <w:rsid w:val="00AE7717"/>
    <w:rsid w:val="00AF1AA7"/>
    <w:rsid w:val="00AF1FD5"/>
    <w:rsid w:val="00AF2AAE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372B7"/>
    <w:rsid w:val="00B45A44"/>
    <w:rsid w:val="00B4646E"/>
    <w:rsid w:val="00B479B8"/>
    <w:rsid w:val="00B47FAB"/>
    <w:rsid w:val="00B501D5"/>
    <w:rsid w:val="00B50EDC"/>
    <w:rsid w:val="00B51A52"/>
    <w:rsid w:val="00B53E55"/>
    <w:rsid w:val="00B57351"/>
    <w:rsid w:val="00B60078"/>
    <w:rsid w:val="00B61B2F"/>
    <w:rsid w:val="00B61D2A"/>
    <w:rsid w:val="00B65E65"/>
    <w:rsid w:val="00B70923"/>
    <w:rsid w:val="00B72C67"/>
    <w:rsid w:val="00B76AD1"/>
    <w:rsid w:val="00B820A9"/>
    <w:rsid w:val="00B84FB5"/>
    <w:rsid w:val="00B92265"/>
    <w:rsid w:val="00B93F9E"/>
    <w:rsid w:val="00B95522"/>
    <w:rsid w:val="00BB1688"/>
    <w:rsid w:val="00BB3A6C"/>
    <w:rsid w:val="00BD239F"/>
    <w:rsid w:val="00BD27A4"/>
    <w:rsid w:val="00BD40EC"/>
    <w:rsid w:val="00BE322F"/>
    <w:rsid w:val="00BF56BF"/>
    <w:rsid w:val="00BF665D"/>
    <w:rsid w:val="00C1655E"/>
    <w:rsid w:val="00C17CA0"/>
    <w:rsid w:val="00C35FA3"/>
    <w:rsid w:val="00C36392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6717"/>
    <w:rsid w:val="00C87168"/>
    <w:rsid w:val="00C95A20"/>
    <w:rsid w:val="00C971FE"/>
    <w:rsid w:val="00CA31C2"/>
    <w:rsid w:val="00CA34F3"/>
    <w:rsid w:val="00CA615B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CF65E9"/>
    <w:rsid w:val="00D116F8"/>
    <w:rsid w:val="00D247B8"/>
    <w:rsid w:val="00D347CE"/>
    <w:rsid w:val="00D461ED"/>
    <w:rsid w:val="00D462A8"/>
    <w:rsid w:val="00D479CF"/>
    <w:rsid w:val="00D6676D"/>
    <w:rsid w:val="00D70348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C7242"/>
    <w:rsid w:val="00DD0776"/>
    <w:rsid w:val="00DD3EDD"/>
    <w:rsid w:val="00DE2CE3"/>
    <w:rsid w:val="00DE6379"/>
    <w:rsid w:val="00DE69CA"/>
    <w:rsid w:val="00DF11EF"/>
    <w:rsid w:val="00DF1705"/>
    <w:rsid w:val="00E00F64"/>
    <w:rsid w:val="00E10555"/>
    <w:rsid w:val="00E1381D"/>
    <w:rsid w:val="00E140C9"/>
    <w:rsid w:val="00E1562C"/>
    <w:rsid w:val="00E173E1"/>
    <w:rsid w:val="00E21D5A"/>
    <w:rsid w:val="00E24A70"/>
    <w:rsid w:val="00E3127C"/>
    <w:rsid w:val="00E31C65"/>
    <w:rsid w:val="00E43C39"/>
    <w:rsid w:val="00E56803"/>
    <w:rsid w:val="00E72F37"/>
    <w:rsid w:val="00E738F4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2AB4"/>
    <w:rsid w:val="00F7716E"/>
    <w:rsid w:val="00F94AB2"/>
    <w:rsid w:val="00F96926"/>
    <w:rsid w:val="00FB0D10"/>
    <w:rsid w:val="00FB4130"/>
    <w:rsid w:val="00FB44F5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4FEB2E2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45DB52-0FE3-4B59-9131-693BF24AC630}"/>
</file>

<file path=customXml/itemProps2.xml><?xml version="1.0" encoding="utf-8"?>
<ds:datastoreItem xmlns:ds="http://schemas.openxmlformats.org/officeDocument/2006/customXml" ds:itemID="{5EC2C0AC-D943-48E0-8AAA-72E2CFD21B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7B7261-8850-499C-9536-EAFAA23D41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258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Modell 1 – Handgenerator / Muskelkraft</vt:lpstr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 1 – Handgenerator / Muskelkraft</dc:title>
  <dc:subject/>
  <dc:creator>JT</dc:creator>
  <cp:keywords/>
  <dc:description/>
  <cp:lastModifiedBy>Reich, Jasmin</cp:lastModifiedBy>
  <cp:revision>45</cp:revision>
  <cp:lastPrinted>2020-09-13T13:44:00Z</cp:lastPrinted>
  <dcterms:created xsi:type="dcterms:W3CDTF">2020-10-11T12:49:00Z</dcterms:created>
  <dcterms:modified xsi:type="dcterms:W3CDTF">2021-02-16T17:13:00Z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